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6DA5B24D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394FD874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472FB3AE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0C0CF660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854846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0AAC25A9" wp14:editId="092D6CEF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0D6796B2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5A0CDE23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3AB2DCC0" w14:textId="3F8546DF" w:rsidR="00011476" w:rsidRDefault="000057AC">
            <w:pPr>
              <w:pStyle w:val="TableParagraph"/>
              <w:spacing w:line="266" w:lineRule="exact"/>
              <w:ind w:left="69"/>
            </w:pPr>
            <w:r>
              <w:rPr>
                <w:color w:val="FF0000"/>
              </w:rPr>
              <w:t>2</w:t>
            </w:r>
            <w:r w:rsidR="00B40A53">
              <w:rPr>
                <w:color w:val="FF0000"/>
              </w:rPr>
              <w:t>6</w:t>
            </w:r>
            <w:r w:rsidR="00A15718">
              <w:t xml:space="preserve"> de</w:t>
            </w:r>
            <w:r w:rsidR="00A15718">
              <w:rPr>
                <w:spacing w:val="1"/>
              </w:rPr>
              <w:t xml:space="preserve"> </w:t>
            </w:r>
            <w:r w:rsidR="0020290B">
              <w:rPr>
                <w:color w:val="FF0000"/>
              </w:rPr>
              <w:t>dic</w:t>
            </w:r>
            <w:r w:rsidR="00D54F95">
              <w:rPr>
                <w:color w:val="FF0000"/>
              </w:rPr>
              <w:t>iembre</w:t>
            </w:r>
            <w:r w:rsidR="001A1F5A">
              <w:rPr>
                <w:color w:val="FF0000"/>
              </w:rPr>
              <w:t xml:space="preserve"> </w:t>
            </w:r>
            <w:r w:rsidR="00A15718">
              <w:t>de</w:t>
            </w:r>
            <w:r w:rsidR="00A15718">
              <w:rPr>
                <w:spacing w:val="-2"/>
              </w:rPr>
              <w:t xml:space="preserve"> </w:t>
            </w:r>
            <w:r w:rsidR="00B84495">
              <w:t>2024</w:t>
            </w:r>
          </w:p>
        </w:tc>
        <w:tc>
          <w:tcPr>
            <w:tcW w:w="1675" w:type="dxa"/>
            <w:vMerge w:val="restart"/>
          </w:tcPr>
          <w:p w14:paraId="7ACB8B23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7B79039F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08B6261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4EE00C6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0448D9A3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79D1EC3F" w14:textId="77777777" w:rsidR="00011476" w:rsidRDefault="00A15718">
            <w:pPr>
              <w:pStyle w:val="TableParagraph"/>
              <w:spacing w:line="265" w:lineRule="exact"/>
              <w:ind w:left="107"/>
            </w:pPr>
            <w:r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5612946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046A6D97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6C8CD682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720E1ADB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2229377A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2241F6CC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57A5C1C8" w14:textId="77777777" w:rsidR="00011476" w:rsidRDefault="00650383">
            <w:pPr>
              <w:pStyle w:val="TableParagraph"/>
              <w:spacing w:line="263" w:lineRule="exact"/>
              <w:ind w:left="107"/>
            </w:pPr>
            <w:proofErr w:type="spellStart"/>
            <w:r>
              <w:rPr>
                <w:color w:val="FF0000"/>
              </w:rPr>
              <w:t>Nain</w:t>
            </w:r>
            <w:proofErr w:type="spellEnd"/>
            <w:r>
              <w:rPr>
                <w:color w:val="FF0000"/>
              </w:rPr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D07EF0D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650383" w14:paraId="0DA2291F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01FADF40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0533FDE" w14:textId="77777777" w:rsidR="00650383" w:rsidRDefault="00650383" w:rsidP="00650383">
            <w:pPr>
              <w:pStyle w:val="TableParagraph"/>
              <w:rPr>
                <w:rFonts w:ascii="Times New Roman"/>
              </w:rPr>
            </w:pPr>
          </w:p>
          <w:p w14:paraId="64C5E22B" w14:textId="77777777" w:rsidR="00650383" w:rsidRDefault="00650383" w:rsidP="00650383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6827725" w14:textId="77777777" w:rsidR="00650383" w:rsidRDefault="00650383" w:rsidP="00650383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26219305" w14:textId="77777777" w:rsidR="00650383" w:rsidRDefault="00650383" w:rsidP="00650383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7111F2B7" w14:textId="3EAE9028" w:rsidR="00650383" w:rsidRPr="001A1F5A" w:rsidRDefault="001A1F5A" w:rsidP="001A1F5A">
            <w:pPr>
              <w:pStyle w:val="TableParagraph"/>
              <w:spacing w:line="253" w:lineRule="exact"/>
              <w:ind w:left="107"/>
              <w:rPr>
                <w:lang w:val="es-CO"/>
              </w:rPr>
            </w:pPr>
            <w:r w:rsidRPr="001A1F5A">
              <w:rPr>
                <w:lang w:val="es-CO"/>
              </w:rPr>
              <w:t xml:space="preserve">Laura Marcela Ospina Fuentes 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589956C2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</w:tr>
      <w:tr w:rsidR="00650383" w14:paraId="73D1D647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2110392B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066DF53A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436553F0" w14:textId="77777777" w:rsidR="00650383" w:rsidRDefault="00650383" w:rsidP="00650383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2151FBED" w14:textId="77777777" w:rsidR="00650383" w:rsidRDefault="00650383" w:rsidP="00650383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613A6F7D" w14:textId="7717B4D1" w:rsidR="00650383" w:rsidRPr="001A1F5A" w:rsidRDefault="001A1F5A" w:rsidP="001A1F5A">
            <w:pPr>
              <w:pStyle w:val="TableParagraph"/>
              <w:spacing w:line="255" w:lineRule="exact"/>
              <w:ind w:left="107"/>
              <w:rPr>
                <w:lang w:val="es-CO"/>
              </w:rPr>
            </w:pPr>
            <w:r w:rsidRPr="001A1F5A">
              <w:rPr>
                <w:lang w:val="es-CO"/>
              </w:rPr>
              <w:t xml:space="preserve">Laura Marcela Ospina Fuentes 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9D3F7B0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</w:tr>
    </w:tbl>
    <w:p w14:paraId="54165C99" w14:textId="77777777" w:rsidR="00011476" w:rsidRDefault="00650383">
      <w:pPr>
        <w:pStyle w:val="Ttulo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68544" behindDoc="1" locked="0" layoutInCell="1" allowOverlap="1" wp14:anchorId="2EB8CA91" wp14:editId="023FE9EE">
                <wp:simplePos x="0" y="0"/>
                <wp:positionH relativeFrom="page">
                  <wp:posOffset>6113780</wp:posOffset>
                </wp:positionH>
                <wp:positionV relativeFrom="page">
                  <wp:posOffset>5184775</wp:posOffset>
                </wp:positionV>
                <wp:extent cx="558800" cy="279400"/>
                <wp:effectExtent l="0" t="0" r="12700" b="12700"/>
                <wp:wrapNone/>
                <wp:docPr id="211660253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279400"/>
                          <a:chOff x="9628" y="8165"/>
                          <a:chExt cx="880" cy="440"/>
                        </a:xfrm>
                      </wpg:grpSpPr>
                      <wps:wsp>
                        <wps:cNvPr id="1133212799" name="Rectangle 7"/>
                        <wps:cNvSpPr>
                          <a:spLocks/>
                        </wps:cNvSpPr>
                        <wps:spPr bwMode="auto">
                          <a:xfrm>
                            <a:off x="9638" y="8175"/>
                            <a:ext cx="860" cy="420"/>
                          </a:xfrm>
                          <a:prstGeom prst="rect">
                            <a:avLst/>
                          </a:prstGeom>
                          <a:solidFill>
                            <a:srgbClr val="ACB8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833725" name="Rectangle 6"/>
                        <wps:cNvSpPr>
                          <a:spLocks/>
                        </wps:cNvSpPr>
                        <wps:spPr bwMode="auto">
                          <a:xfrm>
                            <a:off x="9638" y="8175"/>
                            <a:ext cx="860" cy="4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70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6935E0" id="Group 5" o:spid="_x0000_s1026" style="position:absolute;margin-left:481.4pt;margin-top:408.25pt;width:44pt;height:22pt;z-index:-15847936;mso-position-horizontal-relative:page;mso-position-vertical-relative:page" coordorigin="9628,8165" coordsize="880,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">
                <v:rect id="Rectangle 7" o:spid="_x0000_s1027" style="position:absolute;left:9638;top:8175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" fillcolor="#acb8c9" stroked="f">
                  <v:path arrowok="t"/>
                </v:rect>
                <v:rect id="Rectangle 6" o:spid="_x0000_s1028" style="position:absolute;left:9638;top:8175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" filled="f" strokecolor="#41709c" strokeweight="1pt">
                  <v:path arrowok="t"/>
                </v:rect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69056" behindDoc="1" locked="0" layoutInCell="1" allowOverlap="1" wp14:anchorId="68FE0D59" wp14:editId="755310E2">
                <wp:simplePos x="0" y="0"/>
                <wp:positionH relativeFrom="page">
                  <wp:posOffset>6108065</wp:posOffset>
                </wp:positionH>
                <wp:positionV relativeFrom="page">
                  <wp:posOffset>5649595</wp:posOffset>
                </wp:positionV>
                <wp:extent cx="558800" cy="279400"/>
                <wp:effectExtent l="0" t="0" r="12700" b="12700"/>
                <wp:wrapNone/>
                <wp:docPr id="157742750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279400"/>
                          <a:chOff x="9619" y="8897"/>
                          <a:chExt cx="880" cy="440"/>
                        </a:xfrm>
                      </wpg:grpSpPr>
                      <wps:wsp>
                        <wps:cNvPr id="983419645" name="Rectangle 4"/>
                        <wps:cNvSpPr>
                          <a:spLocks/>
                        </wps:cNvSpPr>
                        <wps:spPr bwMode="auto">
                          <a:xfrm>
                            <a:off x="9629" y="8907"/>
                            <a:ext cx="860" cy="420"/>
                          </a:xfrm>
                          <a:prstGeom prst="rect">
                            <a:avLst/>
                          </a:prstGeom>
                          <a:solidFill>
                            <a:srgbClr val="ACB8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709375" name="Rectangle 3"/>
                        <wps:cNvSpPr>
                          <a:spLocks/>
                        </wps:cNvSpPr>
                        <wps:spPr bwMode="auto">
                          <a:xfrm>
                            <a:off x="9629" y="8907"/>
                            <a:ext cx="860" cy="4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70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618747" id="Group 2" o:spid="_x0000_s1026" style="position:absolute;margin-left:480.95pt;margin-top:444.85pt;width:44pt;height:22pt;z-index:-15847424;mso-position-horizontal-relative:page;mso-position-vertical-relative:page" coordorigin="9619,8897" coordsize="880,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">
                <v:rect id="Rectangle 4" o:spid="_x0000_s1027" style="position:absolute;left:9629;top:8907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" fillcolor="#acb8c9" stroked="f">
                  <v:path arrowok="t"/>
                </v:rect>
                <v:rect id="Rectangle 3" o:spid="_x0000_s1028" style="position:absolute;left:9629;top:8907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" filled="f" strokecolor="#41709c" strokeweight="1pt">
                  <v:path arrowok="t"/>
                </v:rect>
                <w10:wrap anchorx="page" anchory="page"/>
              </v:group>
            </w:pict>
          </mc:Fallback>
        </mc:AlternateContent>
      </w:r>
    </w:p>
    <w:p w14:paraId="78EB4EB1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57D6656" w14:textId="77777777">
        <w:trPr>
          <w:trHeight w:val="270"/>
        </w:trPr>
        <w:tc>
          <w:tcPr>
            <w:tcW w:w="1373" w:type="dxa"/>
          </w:tcPr>
          <w:p w14:paraId="7636D8D4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31293906" w14:textId="57F8C045" w:rsidR="00011476" w:rsidRDefault="000057AC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FF0000"/>
              </w:rPr>
              <w:t>2</w:t>
            </w:r>
            <w:r w:rsidR="00B40A53">
              <w:rPr>
                <w:color w:val="FF0000"/>
              </w:rPr>
              <w:t>6</w:t>
            </w:r>
            <w:r w:rsidR="00650383">
              <w:rPr>
                <w:color w:val="FF0000"/>
              </w:rPr>
              <w:t xml:space="preserve"> </w:t>
            </w:r>
            <w:r w:rsidR="00A15718">
              <w:t xml:space="preserve">de </w:t>
            </w:r>
            <w:r w:rsidR="00C24FD9">
              <w:rPr>
                <w:color w:val="FF0000"/>
              </w:rPr>
              <w:t>dici</w:t>
            </w:r>
            <w:r w:rsidR="00D54F95">
              <w:rPr>
                <w:color w:val="FF0000"/>
              </w:rPr>
              <w:t>embre</w:t>
            </w:r>
            <w:r w:rsidR="00650383">
              <w:rPr>
                <w:color w:val="FF0000"/>
              </w:rPr>
              <w:t xml:space="preserve"> </w:t>
            </w:r>
            <w:r w:rsidR="00A15718">
              <w:t>de</w:t>
            </w:r>
            <w:r w:rsidR="00A15718">
              <w:rPr>
                <w:spacing w:val="-3"/>
              </w:rPr>
              <w:t xml:space="preserve"> </w:t>
            </w:r>
            <w:r w:rsidR="00A15718">
              <w:t>202</w:t>
            </w:r>
            <w:r w:rsidR="00D54F95">
              <w:t>4</w:t>
            </w:r>
          </w:p>
        </w:tc>
      </w:tr>
      <w:tr w:rsidR="00011476" w14:paraId="448BBD0C" w14:textId="77777777">
        <w:trPr>
          <w:trHeight w:val="294"/>
        </w:trPr>
        <w:tc>
          <w:tcPr>
            <w:tcW w:w="1373" w:type="dxa"/>
          </w:tcPr>
          <w:p w14:paraId="06CBABD7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4E8C0C3B" w14:textId="4C7D9267" w:rsidR="00011476" w:rsidRDefault="00C24FD9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6DBE04F4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2DD0F675" w14:textId="7DFB0603" w:rsidR="00011476" w:rsidRDefault="00C24FD9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650383" w14:paraId="7296F465" w14:textId="77777777">
        <w:trPr>
          <w:trHeight w:val="977"/>
        </w:trPr>
        <w:tc>
          <w:tcPr>
            <w:tcW w:w="1373" w:type="dxa"/>
          </w:tcPr>
          <w:p w14:paraId="3FE04755" w14:textId="77777777" w:rsidR="00650383" w:rsidRDefault="00650383" w:rsidP="00650383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1D56C8" w14:textId="3E318193" w:rsidR="00650383" w:rsidRPr="00F54AAF" w:rsidRDefault="00B40A53" w:rsidP="00B40A53">
            <w:pPr>
              <w:pStyle w:val="TableParagraph"/>
              <w:rPr>
                <w:color w:val="FF0000"/>
              </w:rPr>
            </w:pPr>
            <w:r>
              <w:t>Reunión finalización del año Talleristas SEN</w:t>
            </w:r>
          </w:p>
        </w:tc>
      </w:tr>
      <w:tr w:rsidR="00650383" w14:paraId="4FEA29EA" w14:textId="77777777">
        <w:trPr>
          <w:trHeight w:val="267"/>
        </w:trPr>
        <w:tc>
          <w:tcPr>
            <w:tcW w:w="1373" w:type="dxa"/>
          </w:tcPr>
          <w:p w14:paraId="242ABA4F" w14:textId="77777777" w:rsidR="00650383" w:rsidRDefault="00650383" w:rsidP="006503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63A26AB" w14:textId="77777777" w:rsidR="00650383" w:rsidRDefault="00650383" w:rsidP="006503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0383" w14:paraId="021BA149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6556CDE6" w14:textId="77777777" w:rsidR="00650383" w:rsidRDefault="00650383" w:rsidP="00650383">
            <w:pPr>
              <w:pStyle w:val="TableParagraph"/>
              <w:rPr>
                <w:rFonts w:ascii="Times New Roman"/>
              </w:rPr>
            </w:pPr>
          </w:p>
          <w:p w14:paraId="4E25CCDE" w14:textId="77777777" w:rsidR="00650383" w:rsidRDefault="00650383" w:rsidP="00650383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B313219" w14:textId="77777777" w:rsidR="00650383" w:rsidRDefault="00650383" w:rsidP="00650383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495BAD91" w14:textId="77777777" w:rsidR="00650383" w:rsidRDefault="00650383" w:rsidP="0065038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5D1E6E43" w14:textId="77777777" w:rsidR="00650383" w:rsidRDefault="00650383" w:rsidP="0065038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7378F154" w14:textId="77777777" w:rsidR="00650383" w:rsidRDefault="00650383" w:rsidP="00650383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01CF206D" w14:textId="77777777" w:rsidR="00650383" w:rsidRDefault="00650383" w:rsidP="00650383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650383" w14:paraId="49AF4A7D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79071D06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20F1662A" w14:textId="77777777" w:rsidR="00650383" w:rsidRDefault="00650383" w:rsidP="00650383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67E91652" w14:textId="77777777" w:rsidR="00650383" w:rsidRDefault="00650383" w:rsidP="00650383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740A496A" w14:textId="77777777" w:rsidR="00650383" w:rsidRDefault="00650383" w:rsidP="00650383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C24FD9" w14:paraId="128F8FB1" w14:textId="77777777">
        <w:trPr>
          <w:trHeight w:val="5113"/>
        </w:trPr>
        <w:tc>
          <w:tcPr>
            <w:tcW w:w="10626" w:type="dxa"/>
            <w:gridSpan w:val="6"/>
          </w:tcPr>
          <w:p w14:paraId="0EBCBAE6" w14:textId="502C08DD" w:rsidR="00C24FD9" w:rsidRDefault="00C24FD9" w:rsidP="00C24FD9">
            <w:pPr>
              <w:pStyle w:val="TableParagraph"/>
              <w:spacing w:before="4"/>
            </w:pPr>
            <w:r>
              <w:t xml:space="preserve">El día </w:t>
            </w:r>
            <w:r w:rsidR="004D34FD">
              <w:t>2</w:t>
            </w:r>
            <w:r w:rsidR="00582658">
              <w:t xml:space="preserve">6 </w:t>
            </w:r>
            <w:r>
              <w:t>de diciembre s</w:t>
            </w:r>
            <w:r w:rsidR="004D34FD">
              <w:t xml:space="preserve">e </w:t>
            </w:r>
            <w:r w:rsidR="00582658">
              <w:t xml:space="preserve">asistió a la reunión de finalización del año de los talleristas, donde se realizó un balance del trabajo realizado en 2024 y las proyecciones para el trabajo del 2025. </w:t>
            </w:r>
            <w:r>
              <w:t xml:space="preserve"> </w:t>
            </w:r>
          </w:p>
          <w:p w14:paraId="270A735B" w14:textId="77777777" w:rsidR="00C24FD9" w:rsidRDefault="00C24FD9" w:rsidP="00C24FD9">
            <w:pPr>
              <w:pStyle w:val="TableParagraph"/>
              <w:spacing w:before="4"/>
            </w:pPr>
          </w:p>
          <w:p w14:paraId="3EBA2C20" w14:textId="77777777" w:rsidR="00C24FD9" w:rsidRDefault="00C24FD9" w:rsidP="00C24FD9">
            <w:pPr>
              <w:pStyle w:val="TableParagraph"/>
              <w:spacing w:before="4"/>
              <w:rPr>
                <w:b/>
                <w:bCs/>
              </w:rPr>
            </w:pPr>
            <w:r>
              <w:rPr>
                <w:b/>
                <w:bCs/>
              </w:rPr>
              <w:t>SOPORTES FOTOGRÁFICOS</w:t>
            </w:r>
          </w:p>
          <w:p w14:paraId="53738A5A" w14:textId="27877F94" w:rsidR="00C24FD9" w:rsidRPr="00C24FD9" w:rsidRDefault="004D34FD" w:rsidP="00C24FD9">
            <w:pPr>
              <w:pStyle w:val="TableParagraph"/>
              <w:spacing w:before="4"/>
              <w:rPr>
                <w:rFonts w:ascii="Times New Roman"/>
                <w:b/>
                <w:bCs/>
                <w:sz w:val="17"/>
              </w:rPr>
            </w:pPr>
            <w:r>
              <w:rPr>
                <w:rFonts w:ascii="Times New Roman"/>
                <w:b/>
                <w:bCs/>
                <w:sz w:val="17"/>
              </w:rPr>
              <w:t xml:space="preserve"> </w:t>
            </w:r>
            <w:r w:rsidR="00582658" w:rsidRPr="00582658">
              <w:rPr>
                <w:rFonts w:ascii="Times New Roman"/>
                <w:b/>
                <w:bCs/>
                <w:sz w:val="17"/>
              </w:rPr>
              <w:drawing>
                <wp:inline distT="0" distB="0" distL="0" distR="0" wp14:anchorId="14362750" wp14:editId="36DD6355">
                  <wp:extent cx="4654193" cy="2468971"/>
                  <wp:effectExtent l="0" t="0" r="0" b="0"/>
                  <wp:docPr id="80927662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276623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9458" cy="2471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88297B" w14:textId="77777777" w:rsidR="00A15718" w:rsidRDefault="00A15718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95"/>
    <w:rsid w:val="000057AC"/>
    <w:rsid w:val="00011476"/>
    <w:rsid w:val="001A1F5A"/>
    <w:rsid w:val="0020290B"/>
    <w:rsid w:val="00386684"/>
    <w:rsid w:val="003D2FEE"/>
    <w:rsid w:val="00406994"/>
    <w:rsid w:val="004D34FD"/>
    <w:rsid w:val="00582658"/>
    <w:rsid w:val="005B614A"/>
    <w:rsid w:val="00650383"/>
    <w:rsid w:val="00A15718"/>
    <w:rsid w:val="00B40A53"/>
    <w:rsid w:val="00B84495"/>
    <w:rsid w:val="00C24FD9"/>
    <w:rsid w:val="00CE0872"/>
    <w:rsid w:val="00D54F95"/>
    <w:rsid w:val="00F5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3DA3"/>
  <w15:docId w15:val="{ADA81380-73BE-8543-9865-8A8403E1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2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2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8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4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6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t/Library/Group%20Containers/UBF8T346G9.Office/User%20Content.localized/Templates.localized/Evidenci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Evidencias.dotx</Template>
  <TotalTime>3</TotalTime>
  <Pages>1</Pages>
  <Words>121</Words>
  <Characters>666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Juliana Ruiz</cp:lastModifiedBy>
  <cp:revision>3</cp:revision>
  <dcterms:created xsi:type="dcterms:W3CDTF">2025-01-02T15:53:00Z</dcterms:created>
  <dcterms:modified xsi:type="dcterms:W3CDTF">2025-01-02T15:55:00Z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